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Wiltshire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Wiltshire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Wiltshire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Wiltshire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Wiltshire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Wiltshire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Wiltshire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Wiltshire is estimated to be </w:t>
      </w:r>
      <w:r w:rsidRPr="00773DF7">
        <w:rPr>
          <w:rFonts w:ascii="Libre Franklin Light" w:eastAsia="Times New Roman" w:hAnsi="Libre Franklin Light" w:cs="Calibri Light"/>
          <w:b/>
          <w:bCs/>
          <w:color w:val="C45911" w:themeColor="accent2" w:themeShade="BF"/>
        </w:rPr>
        <w:t xml:space="preserve">£6,050,053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Wiltshire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Wiltshire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Wiltshire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Wiltshire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lt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Wiltshire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lt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Wiltshire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Wiltshire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lt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Wiltshire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Wiltshire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Wiltshire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Wiltshire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Wiltshire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Wiltshire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£6,050,053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Wiltshire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£98,545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£2,037,975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£145,993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£41,061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£75,278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£3,651,201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£6,050,053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Wiltshire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Wiltshire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Wiltshire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Wiltshire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Wiltshire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Wiltshire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Wiltshire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Wiltshire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Wiltshire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Wiltshire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Wiltshire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Wiltshire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D69F919-E3B8-403F-95A9-2B6C797BC98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